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932C" w14:textId="678BE29A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FORM A-4</w:t>
      </w:r>
    </w:p>
    <w:p w14:paraId="0E320050" w14:textId="77777777" w:rsidR="00586BF8" w:rsidRPr="00586BF8" w:rsidRDefault="00586BF8" w:rsidP="00586BF8">
      <w:pPr>
        <w:pStyle w:val="NormalAshurst"/>
        <w:jc w:val="center"/>
        <w:rPr>
          <w:b/>
          <w:bCs/>
          <w:lang w:val="en-US"/>
        </w:rPr>
      </w:pPr>
      <w:r w:rsidRPr="00586BF8">
        <w:rPr>
          <w:b/>
          <w:bCs/>
          <w:lang w:val="en-US"/>
        </w:rPr>
        <w:t>STATEMENT OF QUALIFICATIONS CERTIFICATION</w:t>
      </w:r>
    </w:p>
    <w:p w14:paraId="2F42C452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5B4835D0" w14:textId="2120A766" w:rsidR="00586BF8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a PDF scanned copy of </w:t>
      </w:r>
      <w:r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Pr="00205903">
        <w:rPr>
          <w:lang w:val="en-US"/>
        </w:rPr>
        <w:t xml:space="preserve"> signed by the Respondent Representative identified in </w:t>
      </w:r>
      <w:r w:rsidR="00A01C02" w:rsidRPr="004C77E8">
        <w:rPr>
          <w:u w:val="single"/>
          <w:lang w:val="en-US"/>
        </w:rPr>
        <w:t>Form</w:t>
      </w:r>
      <w:r w:rsidR="00A01C02" w:rsidRPr="00A01C02">
        <w:rPr>
          <w:u w:val="single"/>
          <w:lang w:val="en-US"/>
        </w:rPr>
        <w:t xml:space="preserve"> </w:t>
      </w:r>
      <w:r w:rsidR="00F2596F">
        <w:rPr>
          <w:rFonts w:cstheme="minorHAnsi"/>
          <w:szCs w:val="22"/>
          <w:u w:val="single"/>
          <w:lang w:val="en-US"/>
        </w:rPr>
        <w:t>A-3</w:t>
      </w:r>
      <w:r w:rsidR="00A01C02" w:rsidRPr="004C77E8">
        <w:rPr>
          <w:u w:val="single"/>
          <w:lang w:val="en-US"/>
        </w:rPr>
        <w:t xml:space="preserve"> (</w:t>
      </w:r>
      <w:r w:rsidR="00A01C02" w:rsidRPr="004C77E8">
        <w:rPr>
          <w:i/>
          <w:iCs/>
          <w:u w:val="single"/>
          <w:lang w:val="en-US"/>
        </w:rPr>
        <w:t>Transmittal Letter</w:t>
      </w:r>
      <w:r w:rsidR="00A01C02" w:rsidRPr="004C77E8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F1A3E5C" w14:textId="24BB8BDF" w:rsidR="00586BF8" w:rsidRPr="00205903" w:rsidRDefault="00586BF8" w:rsidP="00586BF8">
      <w:pPr>
        <w:pStyle w:val="NormalAshurst"/>
        <w:ind w:left="567" w:hanging="567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 xml:space="preserve">The Respondent shall complete </w:t>
      </w:r>
      <w:r w:rsidR="00A01C02" w:rsidRPr="00A01C02">
        <w:rPr>
          <w:u w:val="single"/>
          <w:lang w:val="en-US"/>
        </w:rPr>
        <w:t xml:space="preserve">Form </w:t>
      </w:r>
      <w:r w:rsidR="00F2596F">
        <w:rPr>
          <w:u w:val="single"/>
          <w:lang w:val="en-US"/>
        </w:rPr>
        <w:t>A-4</w:t>
      </w:r>
      <w:r w:rsidR="00F2596F" w:rsidRPr="00F2596F">
        <w:rPr>
          <w:lang w:val="en-US"/>
        </w:rPr>
        <w:t xml:space="preserve"> </w:t>
      </w:r>
      <w:r w:rsidRPr="00F2596F">
        <w:rPr>
          <w:lang w:val="en-US"/>
        </w:rPr>
        <w:t>by</w:t>
      </w:r>
      <w:r w:rsidRPr="00205903">
        <w:rPr>
          <w:lang w:val="en-US"/>
        </w:rPr>
        <w:t xml:space="preserve"> providing the correct </w:t>
      </w:r>
      <w:proofErr w:type="spellStart"/>
      <w:r w:rsidRPr="00205903">
        <w:rPr>
          <w:lang w:val="en-US"/>
        </w:rPr>
        <w:t>SOQ</w:t>
      </w:r>
      <w:proofErr w:type="spellEnd"/>
      <w:r w:rsidRPr="00205903">
        <w:rPr>
          <w:lang w:val="en-US"/>
        </w:rPr>
        <w:t xml:space="preserve"> Page Reference and checking the box to certify that each component has been provided.</w:t>
      </w:r>
    </w:p>
    <w:p w14:paraId="3CD733D4" w14:textId="1846B42E" w:rsidR="00586BF8" w:rsidRPr="0080142E" w:rsidRDefault="00586BF8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The undersigned certifies (through each checkbox in the far-right column of the below table) on behalf of the Respondent </w:t>
      </w:r>
      <w:r w:rsidR="00A81407">
        <w:rPr>
          <w:lang w:val="en-US"/>
        </w:rPr>
        <w:t xml:space="preserve">and each Major Team Member </w:t>
      </w:r>
      <w:r w:rsidRPr="0080142E">
        <w:rPr>
          <w:lang w:val="en-US"/>
        </w:rPr>
        <w:t xml:space="preserve">that its </w:t>
      </w:r>
      <w:proofErr w:type="spellStart"/>
      <w:r w:rsidRPr="0080142E">
        <w:rPr>
          <w:lang w:val="en-US"/>
        </w:rPr>
        <w:t>SOQ</w:t>
      </w:r>
      <w:proofErr w:type="spellEnd"/>
      <w:r w:rsidRPr="0080142E">
        <w:rPr>
          <w:lang w:val="en-US"/>
        </w:rPr>
        <w:t xml:space="preserve"> includes each of the following </w:t>
      </w:r>
      <w:proofErr w:type="spellStart"/>
      <w:r w:rsidRPr="0080142E">
        <w:rPr>
          <w:lang w:val="en-US"/>
        </w:rPr>
        <w:t>SOQ</w:t>
      </w:r>
      <w:proofErr w:type="spellEnd"/>
      <w:r w:rsidRPr="0080142E">
        <w:rPr>
          <w:lang w:val="en-US"/>
        </w:rPr>
        <w:t xml:space="preserve"> components in the number specified below and signed by the applicable party: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6305"/>
        <w:gridCol w:w="1543"/>
        <w:gridCol w:w="3142"/>
        <w:gridCol w:w="1583"/>
        <w:gridCol w:w="1377"/>
      </w:tblGrid>
      <w:tr w:rsidR="00960D11" w:rsidRPr="0058196E" w14:paraId="0C995592" w14:textId="77777777" w:rsidTr="00586BF8">
        <w:trPr>
          <w:tblHeader/>
        </w:trPr>
        <w:tc>
          <w:tcPr>
            <w:tcW w:w="6305" w:type="dxa"/>
            <w:shd w:val="clear" w:color="auto" w:fill="BFBFBF"/>
          </w:tcPr>
          <w:p w14:paraId="26EC0EC7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Component</w:t>
            </w:r>
          </w:p>
        </w:tc>
        <w:tc>
          <w:tcPr>
            <w:tcW w:w="1543" w:type="dxa"/>
            <w:shd w:val="clear" w:color="auto" w:fill="BFBFBF"/>
          </w:tcPr>
          <w:p w14:paraId="48FFBC1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Form (if any)</w:t>
            </w:r>
          </w:p>
        </w:tc>
        <w:tc>
          <w:tcPr>
            <w:tcW w:w="3142" w:type="dxa"/>
            <w:shd w:val="clear" w:color="auto" w:fill="BFBFBF"/>
          </w:tcPr>
          <w:p w14:paraId="15DE8E80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RFQ Cross-reference</w:t>
            </w:r>
          </w:p>
        </w:tc>
        <w:tc>
          <w:tcPr>
            <w:tcW w:w="1583" w:type="dxa"/>
            <w:shd w:val="clear" w:color="auto" w:fill="BFBFBF"/>
          </w:tcPr>
          <w:p w14:paraId="160D926E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proofErr w:type="spellStart"/>
            <w:r w:rsidRPr="0058196E">
              <w:rPr>
                <w:b/>
                <w:bCs/>
                <w:sz w:val="21"/>
                <w:szCs w:val="22"/>
                <w:lang w:val="en-US"/>
              </w:rPr>
              <w:t>SOQ</w:t>
            </w:r>
            <w:proofErr w:type="spellEnd"/>
            <w:r w:rsidRPr="0058196E">
              <w:rPr>
                <w:b/>
                <w:bCs/>
                <w:sz w:val="21"/>
                <w:szCs w:val="22"/>
                <w:lang w:val="en-US"/>
              </w:rPr>
              <w:t xml:space="preserve"> Page Reference</w:t>
            </w:r>
          </w:p>
        </w:tc>
        <w:tc>
          <w:tcPr>
            <w:tcW w:w="1377" w:type="dxa"/>
            <w:shd w:val="clear" w:color="auto" w:fill="BFBFBF"/>
          </w:tcPr>
          <w:p w14:paraId="21B735D8" w14:textId="77777777" w:rsidR="00586BF8" w:rsidRPr="0058196E" w:rsidRDefault="00586BF8" w:rsidP="00586BF8">
            <w:pPr>
              <w:pStyle w:val="NormalAshurst"/>
              <w:jc w:val="center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Certified</w:t>
            </w:r>
          </w:p>
        </w:tc>
      </w:tr>
      <w:tr w:rsidR="00586BF8" w:rsidRPr="0058196E" w14:paraId="3DC10749" w14:textId="77777777" w:rsidTr="00586BF8">
        <w:tc>
          <w:tcPr>
            <w:tcW w:w="6305" w:type="dxa"/>
          </w:tcPr>
          <w:p w14:paraId="71747B0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Transmittal Letter</w:t>
            </w:r>
          </w:p>
        </w:tc>
        <w:tc>
          <w:tcPr>
            <w:tcW w:w="1543" w:type="dxa"/>
          </w:tcPr>
          <w:p w14:paraId="1CA1D10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06DDE16D" w14:textId="05736F30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91DD63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AE9CC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0142E" w:rsidRPr="0058196E" w14:paraId="68845CE8" w14:textId="77777777" w:rsidTr="00586BF8">
        <w:tc>
          <w:tcPr>
            <w:tcW w:w="6305" w:type="dxa"/>
          </w:tcPr>
          <w:p w14:paraId="31414D91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Statement of Qualifications Certification</w:t>
            </w:r>
          </w:p>
        </w:tc>
        <w:tc>
          <w:tcPr>
            <w:tcW w:w="1543" w:type="dxa"/>
          </w:tcPr>
          <w:p w14:paraId="314989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A-4</w:t>
            </w:r>
          </w:p>
        </w:tc>
        <w:tc>
          <w:tcPr>
            <w:tcW w:w="3142" w:type="dxa"/>
          </w:tcPr>
          <w:p w14:paraId="6D2E797A" w14:textId="4490BF9F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2AF7315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2B846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82A7E6A" w14:textId="77777777" w:rsidTr="00586BF8">
        <w:tc>
          <w:tcPr>
            <w:tcW w:w="6305" w:type="dxa"/>
          </w:tcPr>
          <w:p w14:paraId="38ED0E2B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Respondent Representative's signature</w:t>
            </w:r>
          </w:p>
        </w:tc>
        <w:tc>
          <w:tcPr>
            <w:tcW w:w="1543" w:type="dxa"/>
          </w:tcPr>
          <w:p w14:paraId="794551F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A-3</w:t>
            </w:r>
          </w:p>
        </w:tc>
        <w:tc>
          <w:tcPr>
            <w:tcW w:w="3142" w:type="dxa"/>
          </w:tcPr>
          <w:p w14:paraId="7365B84F" w14:textId="1ABB257E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205C913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A3C58E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5E98A080" w14:textId="77777777" w:rsidTr="00586BF8">
        <w:tc>
          <w:tcPr>
            <w:tcW w:w="6305" w:type="dxa"/>
          </w:tcPr>
          <w:p w14:paraId="314077B5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Confidential Contents Index</w:t>
            </w:r>
          </w:p>
        </w:tc>
        <w:tc>
          <w:tcPr>
            <w:tcW w:w="1543" w:type="dxa"/>
          </w:tcPr>
          <w:p w14:paraId="113D345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A-5</w:t>
            </w:r>
          </w:p>
        </w:tc>
        <w:tc>
          <w:tcPr>
            <w:tcW w:w="3142" w:type="dxa"/>
          </w:tcPr>
          <w:p w14:paraId="740EDD47" w14:textId="49F5FD5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794BD28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CD9121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DEA7725" w14:textId="77777777" w:rsidTr="00586BF8">
        <w:tc>
          <w:tcPr>
            <w:tcW w:w="6305" w:type="dxa"/>
          </w:tcPr>
          <w:p w14:paraId="205230BC" w14:textId="4D9FC3BA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bookmarkStart w:id="0" w:name="_Hlk205388328"/>
            <w:r w:rsidRPr="0058196E">
              <w:rPr>
                <w:sz w:val="21"/>
                <w:szCs w:val="22"/>
                <w:lang w:val="en-US"/>
              </w:rPr>
              <w:t xml:space="preserve">Information Regarding </w:t>
            </w:r>
            <w:r w:rsidR="00041682">
              <w:rPr>
                <w:sz w:val="21"/>
                <w:szCs w:val="22"/>
                <w:lang w:val="en-US"/>
              </w:rPr>
              <w:t xml:space="preserve">Respondent, </w:t>
            </w:r>
            <w:r w:rsidRPr="0058196E">
              <w:rPr>
                <w:sz w:val="21"/>
                <w:szCs w:val="22"/>
                <w:lang w:val="en-US"/>
              </w:rPr>
              <w:t>Equity Members</w:t>
            </w:r>
            <w:r w:rsidR="00041682">
              <w:rPr>
                <w:sz w:val="21"/>
                <w:szCs w:val="22"/>
                <w:lang w:val="en-US"/>
              </w:rPr>
              <w:t>,</w:t>
            </w:r>
            <w:r w:rsidRPr="0058196E">
              <w:rPr>
                <w:sz w:val="21"/>
                <w:szCs w:val="22"/>
                <w:lang w:val="en-US"/>
              </w:rPr>
              <w:t xml:space="preserve"> and Major Non-Equity Members</w:t>
            </w:r>
            <w:bookmarkEnd w:id="0"/>
          </w:p>
        </w:tc>
        <w:tc>
          <w:tcPr>
            <w:tcW w:w="1543" w:type="dxa"/>
          </w:tcPr>
          <w:p w14:paraId="0C2454CC" w14:textId="20BF5A72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B</w:t>
            </w:r>
          </w:p>
        </w:tc>
        <w:tc>
          <w:tcPr>
            <w:tcW w:w="3142" w:type="dxa"/>
          </w:tcPr>
          <w:p w14:paraId="68D5C7EF" w14:textId="387ADCC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Volume 1,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  <w:r w:rsidR="00F2596F" w:rsidRPr="0058196E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C64140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60780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8A175BB" w14:textId="77777777" w:rsidTr="00586BF8">
        <w:tc>
          <w:tcPr>
            <w:tcW w:w="6305" w:type="dxa"/>
          </w:tcPr>
          <w:p w14:paraId="22626226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Certification</w:t>
            </w:r>
          </w:p>
        </w:tc>
        <w:tc>
          <w:tcPr>
            <w:tcW w:w="1543" w:type="dxa"/>
          </w:tcPr>
          <w:p w14:paraId="335C20D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C-1</w:t>
            </w:r>
          </w:p>
        </w:tc>
        <w:tc>
          <w:tcPr>
            <w:tcW w:w="3142" w:type="dxa"/>
          </w:tcPr>
          <w:p w14:paraId="706504E3" w14:textId="2CAFED3A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D(1)</w:t>
            </w:r>
          </w:p>
        </w:tc>
        <w:tc>
          <w:tcPr>
            <w:tcW w:w="1583" w:type="dxa"/>
          </w:tcPr>
          <w:p w14:paraId="6E79736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444DD2E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B708733" w14:textId="77777777" w:rsidTr="00586BF8">
        <w:tc>
          <w:tcPr>
            <w:tcW w:w="6305" w:type="dxa"/>
          </w:tcPr>
          <w:p w14:paraId="652E8A8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Major Team Member Disclosure</w:t>
            </w:r>
          </w:p>
        </w:tc>
        <w:tc>
          <w:tcPr>
            <w:tcW w:w="1543" w:type="dxa"/>
          </w:tcPr>
          <w:p w14:paraId="4584759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C-2</w:t>
            </w:r>
          </w:p>
        </w:tc>
        <w:tc>
          <w:tcPr>
            <w:tcW w:w="3142" w:type="dxa"/>
          </w:tcPr>
          <w:p w14:paraId="059F1B70" w14:textId="74D56799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  <w:r w:rsidRPr="0058196E">
              <w:rPr>
                <w:sz w:val="21"/>
                <w:szCs w:val="22"/>
                <w:lang w:val="fr-FR"/>
              </w:rPr>
              <w:t xml:space="preserve">Volume 1, </w:t>
            </w:r>
            <w:r w:rsidR="00F2596F" w:rsidRPr="00F2596F">
              <w:rPr>
                <w:sz w:val="21"/>
                <w:szCs w:val="22"/>
                <w:cs/>
                <w:lang w:val="fr-FR"/>
              </w:rPr>
              <w:t>‎</w:t>
            </w:r>
            <w:r w:rsidR="00F2596F" w:rsidRPr="00F2596F">
              <w:rPr>
                <w:sz w:val="21"/>
                <w:szCs w:val="22"/>
                <w:lang w:val="fr-FR"/>
              </w:rPr>
              <w:t>Section D(2)</w:t>
            </w:r>
          </w:p>
        </w:tc>
        <w:tc>
          <w:tcPr>
            <w:tcW w:w="1583" w:type="dxa"/>
          </w:tcPr>
          <w:p w14:paraId="43EC506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fr-FR"/>
              </w:rPr>
            </w:pPr>
          </w:p>
        </w:tc>
        <w:tc>
          <w:tcPr>
            <w:tcW w:w="1377" w:type="dxa"/>
          </w:tcPr>
          <w:p w14:paraId="5BD592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6124FD6" w14:textId="77777777" w:rsidTr="00586BF8">
        <w:tc>
          <w:tcPr>
            <w:tcW w:w="6305" w:type="dxa"/>
          </w:tcPr>
          <w:p w14:paraId="16FF719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lastRenderedPageBreak/>
              <w:t>Surety Letter(s)</w:t>
            </w:r>
          </w:p>
        </w:tc>
        <w:tc>
          <w:tcPr>
            <w:tcW w:w="1543" w:type="dxa"/>
          </w:tcPr>
          <w:p w14:paraId="60B675D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52D2AE56" w14:textId="7D04651D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1,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77770A2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2CCD967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2D0972F5" w14:textId="77777777" w:rsidTr="00586BF8">
        <w:tc>
          <w:tcPr>
            <w:tcW w:w="6305" w:type="dxa"/>
          </w:tcPr>
          <w:p w14:paraId="3B064418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Technical Submittal</w:t>
            </w:r>
          </w:p>
        </w:tc>
        <w:tc>
          <w:tcPr>
            <w:tcW w:w="1543" w:type="dxa"/>
          </w:tcPr>
          <w:p w14:paraId="7A6F1F2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140A7A6D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7107730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5D5903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966D2FE" w14:textId="77777777" w:rsidTr="00586BF8">
        <w:tc>
          <w:tcPr>
            <w:tcW w:w="6305" w:type="dxa"/>
          </w:tcPr>
          <w:p w14:paraId="5E8BDB99" w14:textId="173E81F8" w:rsidR="00586BF8" w:rsidRPr="0058196E" w:rsidRDefault="000A3B19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Equity Member(s)</w:t>
            </w:r>
          </w:p>
        </w:tc>
        <w:tc>
          <w:tcPr>
            <w:tcW w:w="1543" w:type="dxa"/>
          </w:tcPr>
          <w:p w14:paraId="36745812" w14:textId="7F0DB687" w:rsidR="00586BF8" w:rsidRPr="0058196E" w:rsidRDefault="002232AC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D-1</w:t>
            </w:r>
          </w:p>
        </w:tc>
        <w:tc>
          <w:tcPr>
            <w:tcW w:w="3142" w:type="dxa"/>
          </w:tcPr>
          <w:p w14:paraId="28637C10" w14:textId="2CA8156E" w:rsidR="00586BF8" w:rsidRPr="0058196E" w:rsidRDefault="00B96A12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A(1)</w:t>
            </w:r>
          </w:p>
        </w:tc>
        <w:tc>
          <w:tcPr>
            <w:tcW w:w="1583" w:type="dxa"/>
          </w:tcPr>
          <w:p w14:paraId="0B9B3D4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8A302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17D28FAC" w14:textId="77777777" w:rsidTr="00586BF8">
        <w:tc>
          <w:tcPr>
            <w:tcW w:w="6305" w:type="dxa"/>
          </w:tcPr>
          <w:p w14:paraId="60707BB6" w14:textId="105DA597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Technical Experience – Lead Contractor </w:t>
            </w:r>
          </w:p>
        </w:tc>
        <w:tc>
          <w:tcPr>
            <w:tcW w:w="1543" w:type="dxa"/>
          </w:tcPr>
          <w:p w14:paraId="5646E3DC" w14:textId="00508028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D-2</w:t>
            </w:r>
          </w:p>
        </w:tc>
        <w:tc>
          <w:tcPr>
            <w:tcW w:w="3142" w:type="dxa"/>
          </w:tcPr>
          <w:p w14:paraId="78A05A97" w14:textId="52F0F82E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Volume 2,</w:t>
            </w:r>
            <w:r w:rsidR="00F2596F">
              <w:rPr>
                <w:sz w:val="21"/>
                <w:szCs w:val="22"/>
                <w:lang w:val="en-US"/>
              </w:rPr>
              <w:t xml:space="preserve">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A(2)</w:t>
            </w:r>
          </w:p>
        </w:tc>
        <w:tc>
          <w:tcPr>
            <w:tcW w:w="1583" w:type="dxa"/>
          </w:tcPr>
          <w:p w14:paraId="3AC053BC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7F5916F4" w14:textId="0AF1933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7564B366" w14:textId="77777777" w:rsidTr="00586BF8">
        <w:tc>
          <w:tcPr>
            <w:tcW w:w="6305" w:type="dxa"/>
          </w:tcPr>
          <w:p w14:paraId="71DA7C03" w14:textId="47EBB57B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Designer</w:t>
            </w:r>
          </w:p>
        </w:tc>
        <w:tc>
          <w:tcPr>
            <w:tcW w:w="1543" w:type="dxa"/>
          </w:tcPr>
          <w:p w14:paraId="65D4728D" w14:textId="183B4E7F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D-3</w:t>
            </w:r>
          </w:p>
        </w:tc>
        <w:tc>
          <w:tcPr>
            <w:tcW w:w="3142" w:type="dxa"/>
          </w:tcPr>
          <w:p w14:paraId="223B87FB" w14:textId="730E23B6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A(3)</w:t>
            </w:r>
          </w:p>
        </w:tc>
        <w:tc>
          <w:tcPr>
            <w:tcW w:w="1583" w:type="dxa"/>
          </w:tcPr>
          <w:p w14:paraId="60DC6C38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30777D" w14:textId="70A9AA3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5652033C" w14:textId="77777777" w:rsidTr="00586BF8">
        <w:tc>
          <w:tcPr>
            <w:tcW w:w="6305" w:type="dxa"/>
          </w:tcPr>
          <w:p w14:paraId="7255E391" w14:textId="4D39CF73" w:rsidR="002232AC" w:rsidRPr="0058196E" w:rsidRDefault="002232AC" w:rsidP="002232AC">
            <w:pPr>
              <w:pStyle w:val="B12Ashurst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Technical Experience – Lead Operations &amp; Maintenance Firm</w:t>
            </w:r>
          </w:p>
        </w:tc>
        <w:tc>
          <w:tcPr>
            <w:tcW w:w="1543" w:type="dxa"/>
          </w:tcPr>
          <w:p w14:paraId="6408333A" w14:textId="1FFEA0E3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D-4</w:t>
            </w:r>
          </w:p>
        </w:tc>
        <w:tc>
          <w:tcPr>
            <w:tcW w:w="3142" w:type="dxa"/>
          </w:tcPr>
          <w:p w14:paraId="29A21429" w14:textId="509F5DD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A(4)</w:t>
            </w:r>
          </w:p>
        </w:tc>
        <w:tc>
          <w:tcPr>
            <w:tcW w:w="1583" w:type="dxa"/>
          </w:tcPr>
          <w:p w14:paraId="49EC257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3650A8A" w14:textId="37F36515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3FF685EF" w14:textId="77777777" w:rsidTr="00586BF8">
        <w:tc>
          <w:tcPr>
            <w:tcW w:w="6305" w:type="dxa"/>
          </w:tcPr>
          <w:p w14:paraId="7B3B7CDA" w14:textId="2741677D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t xml:space="preserve">Project Descriptions </w:t>
            </w:r>
          </w:p>
        </w:tc>
        <w:tc>
          <w:tcPr>
            <w:tcW w:w="1543" w:type="dxa"/>
          </w:tcPr>
          <w:p w14:paraId="3431BF91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38EE7A1" w14:textId="0CDEDAC5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A(5)</w:t>
            </w:r>
          </w:p>
        </w:tc>
        <w:tc>
          <w:tcPr>
            <w:tcW w:w="1583" w:type="dxa"/>
          </w:tcPr>
          <w:p w14:paraId="4C58F00B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AFDA6D9" w14:textId="0F79A887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C703020" w14:textId="77777777" w:rsidTr="00586BF8">
        <w:tc>
          <w:tcPr>
            <w:tcW w:w="6305" w:type="dxa"/>
          </w:tcPr>
          <w:p w14:paraId="1AF4D09C" w14:textId="4ED973C3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 xml:space="preserve">Technical </w:t>
            </w:r>
            <w:proofErr w:type="spellStart"/>
            <w:r w:rsidRPr="00351EBA">
              <w:rPr>
                <w:sz w:val="21"/>
                <w:szCs w:val="21"/>
              </w:rPr>
              <w:t>SOQ</w:t>
            </w:r>
            <w:proofErr w:type="spellEnd"/>
            <w:r w:rsidRPr="00351EBA">
              <w:rPr>
                <w:sz w:val="21"/>
                <w:szCs w:val="21"/>
              </w:rPr>
              <w:t xml:space="preserve"> Key Personnel Qualifications</w:t>
            </w:r>
          </w:p>
        </w:tc>
        <w:tc>
          <w:tcPr>
            <w:tcW w:w="1543" w:type="dxa"/>
          </w:tcPr>
          <w:p w14:paraId="3CF3C3EB" w14:textId="44056AFD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6EAFE0A4" w14:textId="30B0C922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B(1)</w:t>
            </w:r>
          </w:p>
        </w:tc>
        <w:tc>
          <w:tcPr>
            <w:tcW w:w="1583" w:type="dxa"/>
          </w:tcPr>
          <w:p w14:paraId="6C49DE59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68E3F663" w14:textId="49430AF9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2FEA0332" w14:textId="77777777" w:rsidTr="00586BF8">
        <w:tc>
          <w:tcPr>
            <w:tcW w:w="6305" w:type="dxa"/>
          </w:tcPr>
          <w:p w14:paraId="2B44985D" w14:textId="6B38201A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</w:rPr>
              <w:t xml:space="preserve">Express Commitment Regarding Technical </w:t>
            </w:r>
            <w:proofErr w:type="spellStart"/>
            <w:r w:rsidRPr="00351EBA">
              <w:rPr>
                <w:sz w:val="21"/>
                <w:szCs w:val="21"/>
              </w:rPr>
              <w:t>SOQ</w:t>
            </w:r>
            <w:proofErr w:type="spellEnd"/>
            <w:r w:rsidRPr="00351EBA">
              <w:rPr>
                <w:sz w:val="21"/>
                <w:szCs w:val="21"/>
              </w:rPr>
              <w:t xml:space="preserve"> Key Personnel</w:t>
            </w:r>
          </w:p>
        </w:tc>
        <w:tc>
          <w:tcPr>
            <w:tcW w:w="1543" w:type="dxa"/>
          </w:tcPr>
          <w:p w14:paraId="0195EFF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022C751" w14:textId="5C7B61C0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B(2)</w:t>
            </w:r>
          </w:p>
        </w:tc>
        <w:tc>
          <w:tcPr>
            <w:tcW w:w="1583" w:type="dxa"/>
          </w:tcPr>
          <w:p w14:paraId="0145554F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BE65F7C" w14:textId="2C08DAA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5CEA7282" w14:textId="77777777" w:rsidTr="00586BF8">
        <w:tc>
          <w:tcPr>
            <w:tcW w:w="6305" w:type="dxa"/>
          </w:tcPr>
          <w:p w14:paraId="0D0AA110" w14:textId="6CE99B8D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Management Approach and Team Structure Narrative</w:t>
            </w:r>
          </w:p>
        </w:tc>
        <w:tc>
          <w:tcPr>
            <w:tcW w:w="1543" w:type="dxa"/>
          </w:tcPr>
          <w:p w14:paraId="6BD19B15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3375E47" w14:textId="3ADC6D12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</w:t>
            </w:r>
            <w:r>
              <w:rPr>
                <w:sz w:val="21"/>
                <w:szCs w:val="22"/>
                <w:lang w:val="en-US"/>
              </w:rPr>
              <w:t>2</w:t>
            </w:r>
            <w:r w:rsidRPr="0058196E">
              <w:rPr>
                <w:sz w:val="21"/>
                <w:szCs w:val="22"/>
                <w:lang w:val="en-US"/>
              </w:rPr>
              <w:t xml:space="preserve">, </w:t>
            </w:r>
            <w:r w:rsidR="00F2596F" w:rsidRPr="00F2596F">
              <w:rPr>
                <w:sz w:val="21"/>
                <w:szCs w:val="22"/>
                <w:lang w:val="en-US"/>
              </w:rPr>
              <w:t>Section C(1)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E28A820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8C6C7C3" w14:textId="26B03DDE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856E7E" w:rsidRPr="0058196E" w14:paraId="7F89482A" w14:textId="77777777" w:rsidTr="00586BF8">
        <w:tc>
          <w:tcPr>
            <w:tcW w:w="6305" w:type="dxa"/>
          </w:tcPr>
          <w:p w14:paraId="581E3628" w14:textId="52423308" w:rsidR="00856E7E" w:rsidRDefault="00856E7E" w:rsidP="00856E7E">
            <w:pPr>
              <w:pStyle w:val="B12Ashurst"/>
              <w:rPr>
                <w:sz w:val="21"/>
                <w:szCs w:val="21"/>
              </w:rPr>
            </w:pPr>
            <w:r w:rsidRPr="0058196E">
              <w:rPr>
                <w:sz w:val="21"/>
                <w:szCs w:val="22"/>
                <w:lang w:val="en-US"/>
              </w:rPr>
              <w:t>Organizational Charts</w:t>
            </w:r>
          </w:p>
        </w:tc>
        <w:tc>
          <w:tcPr>
            <w:tcW w:w="1543" w:type="dxa"/>
          </w:tcPr>
          <w:p w14:paraId="1A107F4A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5EFFCCC" w14:textId="021FCDED" w:rsidR="00856E7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412F46">
              <w:rPr>
                <w:sz w:val="21"/>
                <w:szCs w:val="22"/>
                <w:lang w:val="en-US"/>
              </w:rPr>
              <w:t>Section C(2)</w:t>
            </w:r>
            <w:r w:rsid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62C1D973" w14:textId="77777777" w:rsidR="00856E7E" w:rsidRPr="0058196E" w:rsidRDefault="00856E7E" w:rsidP="00856E7E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1C00B96" w14:textId="08D20ADF" w:rsidR="00856E7E" w:rsidRPr="00C96E10" w:rsidRDefault="00856E7E" w:rsidP="00856E7E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63EF3DE1" w14:textId="77777777" w:rsidTr="00586BF8">
        <w:tc>
          <w:tcPr>
            <w:tcW w:w="6305" w:type="dxa"/>
          </w:tcPr>
          <w:p w14:paraId="57D7A304" w14:textId="6B6013EB" w:rsidR="002232AC" w:rsidRPr="00351EBA" w:rsidRDefault="0001360E" w:rsidP="002232AC">
            <w:pPr>
              <w:pStyle w:val="B12Ashurst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P3</w:t>
            </w:r>
            <w:proofErr w:type="spellEnd"/>
            <w:r>
              <w:rPr>
                <w:sz w:val="21"/>
                <w:szCs w:val="21"/>
              </w:rPr>
              <w:t xml:space="preserve"> Project Stakeholder Experience and Engagement Narrative</w:t>
            </w:r>
          </w:p>
        </w:tc>
        <w:tc>
          <w:tcPr>
            <w:tcW w:w="1543" w:type="dxa"/>
          </w:tcPr>
          <w:p w14:paraId="0695AAE5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6C9CFE2" w14:textId="192BB9C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7738EFE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E57A8B0" w14:textId="6ABA3873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2232AC" w:rsidRPr="0058196E" w14:paraId="0907C1A6" w14:textId="77777777" w:rsidTr="00586BF8">
        <w:tc>
          <w:tcPr>
            <w:tcW w:w="6305" w:type="dxa"/>
          </w:tcPr>
          <w:p w14:paraId="2A0E5022" w14:textId="5BC405C0" w:rsidR="002232AC" w:rsidRPr="00351EBA" w:rsidRDefault="002232AC" w:rsidP="002232AC">
            <w:pPr>
              <w:pStyle w:val="B12Ashurst"/>
              <w:rPr>
                <w:sz w:val="21"/>
                <w:szCs w:val="21"/>
                <w:lang w:val="en-US"/>
              </w:rPr>
            </w:pPr>
            <w:r w:rsidRPr="00351EBA">
              <w:rPr>
                <w:sz w:val="21"/>
                <w:szCs w:val="21"/>
                <w:lang w:val="en-US"/>
              </w:rPr>
              <w:t xml:space="preserve">Project Delivery Narrative </w:t>
            </w:r>
          </w:p>
        </w:tc>
        <w:tc>
          <w:tcPr>
            <w:tcW w:w="1543" w:type="dxa"/>
          </w:tcPr>
          <w:p w14:paraId="0224FD40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60142C02" w14:textId="3D83592B" w:rsidR="002232AC" w:rsidRPr="0058196E" w:rsidRDefault="00B96A12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>
              <w:rPr>
                <w:sz w:val="21"/>
                <w:szCs w:val="22"/>
                <w:lang w:val="en-US"/>
              </w:rPr>
              <w:t xml:space="preserve">Volume 2, </w:t>
            </w:r>
            <w:r w:rsidR="00F2596F" w:rsidRPr="00F2596F">
              <w:rPr>
                <w:sz w:val="21"/>
                <w:szCs w:val="22"/>
                <w:lang w:val="en-US"/>
              </w:rPr>
              <w:t>Section E</w:t>
            </w:r>
          </w:p>
        </w:tc>
        <w:tc>
          <w:tcPr>
            <w:tcW w:w="1583" w:type="dxa"/>
          </w:tcPr>
          <w:p w14:paraId="00E92592" w14:textId="77777777" w:rsidR="002232AC" w:rsidRPr="0058196E" w:rsidRDefault="002232AC" w:rsidP="002232AC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B52F82E" w14:textId="05147B8F" w:rsidR="002232AC" w:rsidRPr="0058196E" w:rsidRDefault="002232AC" w:rsidP="002232AC">
            <w:pPr>
              <w:pStyle w:val="NormalAshurst"/>
              <w:jc w:val="center"/>
              <w:rPr>
                <w:rFonts w:ascii="Segoe UI Symbol" w:hAnsi="Segoe UI Symbol" w:cs="Segoe UI Symbol"/>
                <w:sz w:val="21"/>
                <w:szCs w:val="22"/>
                <w:lang w:val="en-US"/>
              </w:rPr>
            </w:pPr>
            <w:r w:rsidRPr="00C96E10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2ECE746" w14:textId="77777777" w:rsidTr="00586BF8">
        <w:tc>
          <w:tcPr>
            <w:tcW w:w="6305" w:type="dxa"/>
          </w:tcPr>
          <w:p w14:paraId="18B906EF" w14:textId="77777777" w:rsidR="00586BF8" w:rsidRPr="0058196E" w:rsidRDefault="00586BF8" w:rsidP="00586BF8">
            <w:pPr>
              <w:pStyle w:val="NormalAshurst"/>
              <w:rPr>
                <w:b/>
                <w:bCs/>
                <w:sz w:val="21"/>
                <w:szCs w:val="22"/>
                <w:lang w:val="en-US"/>
              </w:rPr>
            </w:pPr>
            <w:r w:rsidRPr="0058196E">
              <w:rPr>
                <w:b/>
                <w:bCs/>
                <w:sz w:val="21"/>
                <w:szCs w:val="22"/>
                <w:lang w:val="en-US"/>
              </w:rPr>
              <w:t>Financial Submittal</w:t>
            </w:r>
          </w:p>
        </w:tc>
        <w:tc>
          <w:tcPr>
            <w:tcW w:w="1543" w:type="dxa"/>
          </w:tcPr>
          <w:p w14:paraId="0D4BBC32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2D7F74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583" w:type="dxa"/>
          </w:tcPr>
          <w:p w14:paraId="0DA7FDE7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00C439E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EFCCEFB" w14:textId="77777777" w:rsidTr="00586BF8">
        <w:tc>
          <w:tcPr>
            <w:tcW w:w="6305" w:type="dxa"/>
          </w:tcPr>
          <w:p w14:paraId="557111F1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lastRenderedPageBreak/>
              <w:t>Financial Officer Certificate(s)</w:t>
            </w:r>
          </w:p>
        </w:tc>
        <w:tc>
          <w:tcPr>
            <w:tcW w:w="1543" w:type="dxa"/>
          </w:tcPr>
          <w:p w14:paraId="6DCA21A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E-1</w:t>
            </w:r>
          </w:p>
        </w:tc>
        <w:tc>
          <w:tcPr>
            <w:tcW w:w="3142" w:type="dxa"/>
          </w:tcPr>
          <w:p w14:paraId="7E79DFC0" w14:textId="55E2C56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A</w:t>
            </w:r>
          </w:p>
        </w:tc>
        <w:tc>
          <w:tcPr>
            <w:tcW w:w="1583" w:type="dxa"/>
          </w:tcPr>
          <w:p w14:paraId="2489D21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64DBA9C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010CED61" w14:textId="77777777" w:rsidTr="00586BF8">
        <w:tc>
          <w:tcPr>
            <w:tcW w:w="6305" w:type="dxa"/>
          </w:tcPr>
          <w:p w14:paraId="439D6AFE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Funding Letters</w:t>
            </w:r>
          </w:p>
        </w:tc>
        <w:tc>
          <w:tcPr>
            <w:tcW w:w="1543" w:type="dxa"/>
          </w:tcPr>
          <w:p w14:paraId="091E7D3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71B5C8B8" w14:textId="1FA5C5B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cs/>
                <w:lang w:val="en-US"/>
              </w:rPr>
              <w:t>‎</w:t>
            </w:r>
            <w:r w:rsidR="00F2596F" w:rsidRPr="00F2596F">
              <w:rPr>
                <w:sz w:val="21"/>
                <w:szCs w:val="22"/>
                <w:lang w:val="en-US"/>
              </w:rPr>
              <w:t>Section B</w:t>
            </w:r>
          </w:p>
        </w:tc>
        <w:tc>
          <w:tcPr>
            <w:tcW w:w="1583" w:type="dxa"/>
          </w:tcPr>
          <w:p w14:paraId="65E227B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01A6E79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45C0B15" w14:textId="77777777" w:rsidTr="00586BF8">
        <w:tc>
          <w:tcPr>
            <w:tcW w:w="6305" w:type="dxa"/>
          </w:tcPr>
          <w:p w14:paraId="67FB5869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Financing Experience of the Equity Member(s)</w:t>
            </w:r>
          </w:p>
        </w:tc>
        <w:tc>
          <w:tcPr>
            <w:tcW w:w="1543" w:type="dxa"/>
          </w:tcPr>
          <w:p w14:paraId="307B9A80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E-2</w:t>
            </w:r>
          </w:p>
        </w:tc>
        <w:tc>
          <w:tcPr>
            <w:tcW w:w="3142" w:type="dxa"/>
          </w:tcPr>
          <w:p w14:paraId="10E2E417" w14:textId="7300AED8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C</w:t>
            </w:r>
          </w:p>
        </w:tc>
        <w:tc>
          <w:tcPr>
            <w:tcW w:w="1583" w:type="dxa"/>
          </w:tcPr>
          <w:p w14:paraId="6B54F3A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5157CA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7992FFF5" w14:textId="77777777" w:rsidTr="00586BF8">
        <w:tc>
          <w:tcPr>
            <w:tcW w:w="6305" w:type="dxa"/>
          </w:tcPr>
          <w:p w14:paraId="2A21D423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Equity Member(s) Investment Track Record</w:t>
            </w:r>
          </w:p>
        </w:tc>
        <w:tc>
          <w:tcPr>
            <w:tcW w:w="1543" w:type="dxa"/>
          </w:tcPr>
          <w:p w14:paraId="6ED3FC55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E-3</w:t>
            </w:r>
          </w:p>
        </w:tc>
        <w:tc>
          <w:tcPr>
            <w:tcW w:w="3142" w:type="dxa"/>
          </w:tcPr>
          <w:p w14:paraId="55843CDE" w14:textId="4E372E24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D</w:t>
            </w:r>
          </w:p>
        </w:tc>
        <w:tc>
          <w:tcPr>
            <w:tcW w:w="1583" w:type="dxa"/>
          </w:tcPr>
          <w:p w14:paraId="4D1FF16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5D7C032F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46CE4A70" w14:textId="77777777" w:rsidTr="00586BF8">
        <w:tc>
          <w:tcPr>
            <w:tcW w:w="6305" w:type="dxa"/>
          </w:tcPr>
          <w:p w14:paraId="17724AB3" w14:textId="7214EBB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Financial </w:t>
            </w:r>
            <w:proofErr w:type="spellStart"/>
            <w:r w:rsidR="00377D89">
              <w:rPr>
                <w:sz w:val="21"/>
                <w:szCs w:val="22"/>
                <w:lang w:val="en-US"/>
              </w:rPr>
              <w:t>SOQ</w:t>
            </w:r>
            <w:proofErr w:type="spellEnd"/>
            <w:r w:rsidR="00377D89">
              <w:rPr>
                <w:sz w:val="21"/>
                <w:szCs w:val="22"/>
                <w:lang w:val="en-US"/>
              </w:rPr>
              <w:t xml:space="preserve"> </w:t>
            </w:r>
            <w:r w:rsidRPr="0058196E">
              <w:rPr>
                <w:sz w:val="21"/>
                <w:szCs w:val="22"/>
                <w:lang w:val="en-US"/>
              </w:rPr>
              <w:t>Key Personnel Qualifications</w:t>
            </w:r>
          </w:p>
        </w:tc>
        <w:tc>
          <w:tcPr>
            <w:tcW w:w="1543" w:type="dxa"/>
          </w:tcPr>
          <w:p w14:paraId="16A86FB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Form F</w:t>
            </w:r>
          </w:p>
        </w:tc>
        <w:tc>
          <w:tcPr>
            <w:tcW w:w="3142" w:type="dxa"/>
          </w:tcPr>
          <w:p w14:paraId="56D1E21E" w14:textId="52A312AE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E(1)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4CDC8CAA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440D2196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6B54B56D" w14:textId="77777777" w:rsidTr="00586BF8">
        <w:tc>
          <w:tcPr>
            <w:tcW w:w="6305" w:type="dxa"/>
          </w:tcPr>
          <w:p w14:paraId="730A8772" w14:textId="18210162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Express Commitment Regarding Financial </w:t>
            </w:r>
            <w:proofErr w:type="spellStart"/>
            <w:r w:rsidR="00377D89">
              <w:rPr>
                <w:sz w:val="21"/>
                <w:szCs w:val="22"/>
                <w:lang w:val="en-US"/>
              </w:rPr>
              <w:t>SOQ</w:t>
            </w:r>
            <w:proofErr w:type="spellEnd"/>
            <w:r w:rsidR="00377D89">
              <w:rPr>
                <w:sz w:val="21"/>
                <w:szCs w:val="22"/>
                <w:lang w:val="en-US"/>
              </w:rPr>
              <w:t xml:space="preserve"> </w:t>
            </w:r>
            <w:r w:rsidRPr="0058196E">
              <w:rPr>
                <w:sz w:val="21"/>
                <w:szCs w:val="22"/>
                <w:lang w:val="en-US"/>
              </w:rPr>
              <w:t>Key Personnel</w:t>
            </w:r>
          </w:p>
        </w:tc>
        <w:tc>
          <w:tcPr>
            <w:tcW w:w="1543" w:type="dxa"/>
          </w:tcPr>
          <w:p w14:paraId="75FB1BAB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3D6167AE" w14:textId="73580388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412F46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412F46">
              <w:rPr>
                <w:sz w:val="21"/>
                <w:szCs w:val="22"/>
                <w:lang w:val="en-US"/>
              </w:rPr>
              <w:t>Section E(2)</w:t>
            </w:r>
            <w:r w:rsidR="00412F46" w:rsidRPr="00412F46">
              <w:rPr>
                <w:sz w:val="21"/>
                <w:szCs w:val="22"/>
                <w:lang w:val="en-US"/>
              </w:rPr>
              <w:t xml:space="preserve"> </w:t>
            </w:r>
          </w:p>
        </w:tc>
        <w:tc>
          <w:tcPr>
            <w:tcW w:w="1583" w:type="dxa"/>
          </w:tcPr>
          <w:p w14:paraId="5CD36217" w14:textId="77777777" w:rsidR="00586BF8" w:rsidRPr="00412F46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3466EB11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  <w:tr w:rsidR="00586BF8" w:rsidRPr="0058196E" w14:paraId="1EA71440" w14:textId="77777777" w:rsidTr="00586BF8">
        <w:tc>
          <w:tcPr>
            <w:tcW w:w="6305" w:type="dxa"/>
          </w:tcPr>
          <w:p w14:paraId="2BC11707" w14:textId="77777777" w:rsidR="00586BF8" w:rsidRPr="0058196E" w:rsidRDefault="00586BF8" w:rsidP="00586BF8">
            <w:pPr>
              <w:pStyle w:val="B12Ashurst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>Project Financing Narrative</w:t>
            </w:r>
          </w:p>
        </w:tc>
        <w:tc>
          <w:tcPr>
            <w:tcW w:w="1543" w:type="dxa"/>
          </w:tcPr>
          <w:p w14:paraId="299D27E8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3142" w:type="dxa"/>
          </w:tcPr>
          <w:p w14:paraId="0D10CA3F" w14:textId="128C6295" w:rsidR="00586BF8" w:rsidRPr="0058196E" w:rsidRDefault="00586BF8" w:rsidP="000710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sz w:val="21"/>
                <w:szCs w:val="22"/>
                <w:lang w:val="en-US"/>
              </w:rPr>
              <w:t xml:space="preserve">Volume 3, </w:t>
            </w:r>
            <w:r w:rsidR="00F2596F" w:rsidRPr="00F2596F">
              <w:rPr>
                <w:sz w:val="21"/>
                <w:szCs w:val="22"/>
                <w:lang w:val="en-US"/>
              </w:rPr>
              <w:t>Section F</w:t>
            </w:r>
          </w:p>
        </w:tc>
        <w:tc>
          <w:tcPr>
            <w:tcW w:w="1583" w:type="dxa"/>
          </w:tcPr>
          <w:p w14:paraId="582B99FE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</w:p>
        </w:tc>
        <w:tc>
          <w:tcPr>
            <w:tcW w:w="1377" w:type="dxa"/>
          </w:tcPr>
          <w:p w14:paraId="1BBF8D93" w14:textId="77777777" w:rsidR="00586BF8" w:rsidRPr="0058196E" w:rsidRDefault="00586BF8" w:rsidP="00586BF8">
            <w:pPr>
              <w:pStyle w:val="NormalAshurst"/>
              <w:jc w:val="center"/>
              <w:rPr>
                <w:sz w:val="21"/>
                <w:szCs w:val="22"/>
                <w:lang w:val="en-US"/>
              </w:rPr>
            </w:pPr>
            <w:r w:rsidRPr="0058196E">
              <w:rPr>
                <w:rFonts w:ascii="Segoe UI Symbol" w:hAnsi="Segoe UI Symbol" w:cs="Segoe UI Symbol"/>
                <w:sz w:val="21"/>
                <w:szCs w:val="22"/>
                <w:lang w:val="en-US"/>
              </w:rPr>
              <w:t>☐</w:t>
            </w:r>
          </w:p>
        </w:tc>
      </w:tr>
    </w:tbl>
    <w:p w14:paraId="6E120715" w14:textId="1B839FAA" w:rsidR="00586BF8" w:rsidRDefault="00586BF8" w:rsidP="0058196E">
      <w:pPr>
        <w:pStyle w:val="NormalAshurst"/>
        <w:jc w:val="center"/>
        <w:rPr>
          <w:lang w:val="en-US" w:eastAsia="en-US"/>
        </w:rPr>
      </w:pPr>
      <w:r w:rsidRPr="0080142E">
        <w:rPr>
          <w:lang w:val="en-US"/>
        </w:rPr>
        <w:t>Signature page immediately follows</w:t>
      </w:r>
      <w:r>
        <w:rPr>
          <w:lang w:val="en-US"/>
        </w:rPr>
        <w:br w:type="page"/>
      </w:r>
    </w:p>
    <w:p w14:paraId="44A69CD3" w14:textId="77777777" w:rsidR="00586BF8" w:rsidRPr="0080142E" w:rsidRDefault="00586BF8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lastRenderedPageBreak/>
        <w:t>Signature of Respondent Representative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5307"/>
        <w:gridCol w:w="5308"/>
      </w:tblGrid>
      <w:tr w:rsidR="00586BF8" w:rsidRPr="0080142E" w14:paraId="328C719F" w14:textId="77777777" w:rsidTr="00586BF8">
        <w:trPr>
          <w:trHeight w:val="720"/>
        </w:trPr>
        <w:tc>
          <w:tcPr>
            <w:tcW w:w="5307" w:type="dxa"/>
          </w:tcPr>
          <w:p w14:paraId="46DB2F95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Respondent Representative:</w:t>
            </w:r>
          </w:p>
        </w:tc>
        <w:tc>
          <w:tcPr>
            <w:tcW w:w="5308" w:type="dxa"/>
          </w:tcPr>
          <w:p w14:paraId="61BD344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0BCBF3CF" w14:textId="77777777" w:rsidTr="00586BF8">
        <w:trPr>
          <w:trHeight w:val="720"/>
        </w:trPr>
        <w:tc>
          <w:tcPr>
            <w:tcW w:w="5307" w:type="dxa"/>
          </w:tcPr>
          <w:p w14:paraId="50EFC012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Signature:</w:t>
            </w:r>
          </w:p>
        </w:tc>
        <w:tc>
          <w:tcPr>
            <w:tcW w:w="5308" w:type="dxa"/>
          </w:tcPr>
          <w:p w14:paraId="18A84E2E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  <w:tr w:rsidR="00586BF8" w:rsidRPr="0080142E" w14:paraId="6C29E1BE" w14:textId="77777777" w:rsidTr="00586BF8">
        <w:trPr>
          <w:trHeight w:val="720"/>
        </w:trPr>
        <w:tc>
          <w:tcPr>
            <w:tcW w:w="5307" w:type="dxa"/>
          </w:tcPr>
          <w:p w14:paraId="2A550F69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Date:</w:t>
            </w:r>
          </w:p>
        </w:tc>
        <w:tc>
          <w:tcPr>
            <w:tcW w:w="5308" w:type="dxa"/>
          </w:tcPr>
          <w:p w14:paraId="1C3D065D" w14:textId="77777777" w:rsidR="00586BF8" w:rsidRPr="0080142E" w:rsidRDefault="00586BF8" w:rsidP="00586BF8">
            <w:pPr>
              <w:pStyle w:val="NormalAshurst"/>
              <w:rPr>
                <w:lang w:val="en-US"/>
              </w:rPr>
            </w:pPr>
          </w:p>
        </w:tc>
      </w:tr>
    </w:tbl>
    <w:p w14:paraId="464CCA4B" w14:textId="77777777" w:rsidR="00586BF8" w:rsidRDefault="00586BF8" w:rsidP="00586BF8">
      <w:pPr>
        <w:pStyle w:val="NormalAshurst"/>
        <w:rPr>
          <w:lang w:val="en-US"/>
        </w:rPr>
      </w:pPr>
    </w:p>
    <w:sectPr w:rsidR="00586BF8" w:rsidSect="00155D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AE9F" w14:textId="77777777" w:rsidR="00855CC3" w:rsidRPr="00312035" w:rsidRDefault="00855CC3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79C9B6A0" w14:textId="77777777" w:rsidR="00855CC3" w:rsidRPr="00312035" w:rsidRDefault="00855CC3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47FDB04C" w14:textId="77777777" w:rsidR="00855CC3" w:rsidRPr="00312035" w:rsidRDefault="00855CC3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0D25963B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90718C">
            <w:t>EUS\</w:t>
          </w:r>
          <w:proofErr w:type="spellStart"/>
          <w:r w:rsidR="0090718C">
            <w:t>MLYNDO</w:t>
          </w:r>
          <w:proofErr w:type="spellEnd"/>
          <w:r w:rsidR="0090718C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6126"/>
      <w:gridCol w:w="2228"/>
      <w:gridCol w:w="5606"/>
    </w:tblGrid>
    <w:tr w:rsidR="00F1183E" w:rsidRPr="00822BDC" w14:paraId="3097F75D" w14:textId="77777777" w:rsidTr="00155D2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98" w:type="pct"/>
        </w:tcPr>
        <w:p w14:paraId="39EC9F02" w14:textId="0720842A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155D27">
            <w:rPr>
              <w:sz w:val="18"/>
              <w:szCs w:val="18"/>
            </w:rPr>
            <w:t>A-4</w:t>
          </w:r>
        </w:p>
      </w:tc>
      <w:tc>
        <w:tcPr>
          <w:tcW w:w="2009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155D2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98" w:type="pct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09" w:type="pct"/>
        </w:tcPr>
        <w:p w14:paraId="6D5FB046" w14:textId="3ED30C69" w:rsidR="00F1183E" w:rsidRPr="00822BDC" w:rsidRDefault="006D2AD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August 15, 2025</w:t>
          </w:r>
        </w:p>
      </w:tc>
    </w:tr>
    <w:tr w:rsidR="00F1183E" w:rsidRPr="00822BDC" w14:paraId="0336F2A1" w14:textId="77777777" w:rsidTr="00155D2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798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09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7D11B711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90718C">
            <w:t>EUS\</w:t>
          </w:r>
          <w:proofErr w:type="spellStart"/>
          <w:r w:rsidR="0090718C">
            <w:t>MLYNDO</w:t>
          </w:r>
          <w:proofErr w:type="spellEnd"/>
          <w:r w:rsidR="0090718C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74512" w14:textId="77777777" w:rsidR="00855CC3" w:rsidRPr="001401F4" w:rsidRDefault="00855CC3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1927B6FB" w14:textId="77777777" w:rsidR="00855CC3" w:rsidRPr="001401F4" w:rsidRDefault="00855CC3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545F86F2" w14:textId="77777777" w:rsidR="00855CC3" w:rsidRPr="00312035" w:rsidRDefault="00855CC3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69F60" w14:textId="77777777" w:rsidR="00155D27" w:rsidRDefault="00155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2493" w14:textId="77777777" w:rsidR="00155D27" w:rsidRDefault="00155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6EFC" w14:textId="77777777" w:rsidR="00155D27" w:rsidRDefault="00155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5D27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2F46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5CC3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18C"/>
    <w:rsid w:val="0090734B"/>
    <w:rsid w:val="0090737D"/>
    <w:rsid w:val="00907FE6"/>
    <w:rsid w:val="0091300B"/>
    <w:rsid w:val="00914413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596F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BC432AA35F44AF330E24F16E2C1B" ma:contentTypeVersion="4" ma:contentTypeDescription="Create a new document." ma:contentTypeScope="" ma:versionID="d71139a9d3ea84d559ef0ea7da572085">
  <xsd:schema xmlns:xsd="http://www.w3.org/2001/XMLSchema" xmlns:xs="http://www.w3.org/2001/XMLSchema" xmlns:p="http://schemas.microsoft.com/office/2006/metadata/properties" xmlns:ns2="4cdd0416-48b0-47e8-b8c5-63e37ecd9e7c" targetNamespace="http://schemas.microsoft.com/office/2006/metadata/properties" ma:root="true" ma:fieldsID="ad7775665dd60110dac239bf3aa272be" ns2:_="">
    <xsd:import namespace="4cdd0416-48b0-47e8-b8c5-63e37ecd9e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d0416-48b0-47e8-b8c5-63e37ecd9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2B88C6-3803-472F-930D-D78A6EAD5375}"/>
</file>

<file path=customXml/itemProps4.xml><?xml version="1.0" encoding="utf-8"?>
<ds:datastoreItem xmlns:ds="http://schemas.openxmlformats.org/officeDocument/2006/customXml" ds:itemID="{33B19880-51B7-4067-A0D0-D8D5DED13D20}"/>
</file>

<file path=customXml/itemProps5.xml><?xml version="1.0" encoding="utf-8"?>
<ds:datastoreItem xmlns:ds="http://schemas.openxmlformats.org/officeDocument/2006/customXml" ds:itemID="{F78B9F04-E73E-497D-A43A-F87C2231A3AD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5</cp:revision>
  <cp:lastPrinted>2025-08-07T21:51:00Z</cp:lastPrinted>
  <dcterms:created xsi:type="dcterms:W3CDTF">2025-08-14T22:37:00Z</dcterms:created>
  <dcterms:modified xsi:type="dcterms:W3CDTF">2025-08-14T22:49:00Z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ContentTypeId">
    <vt:lpwstr>0x010100BF62BC432AA35F44AF330E24F16E2C1B</vt:lpwstr>
  </property>
</Properties>
</file>